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3AD09646" w:rsidR="006C79B9" w:rsidRPr="004D7976" w:rsidRDefault="00A54D44" w:rsidP="006C79B9">
            <w:pPr>
              <w:jc w:val="left"/>
              <w:rPr>
                <w:rFonts w:cs="Arial"/>
                <w:color w:val="0033CC"/>
                <w:szCs w:val="20"/>
              </w:rPr>
            </w:pPr>
            <w:r w:rsidRPr="004D7976">
              <w:rPr>
                <w:color w:val="0033CC"/>
              </w:rPr>
              <w:t>60</w:t>
            </w:r>
            <w:r w:rsidR="008D0F8E">
              <w:rPr>
                <w:color w:val="0033CC"/>
              </w:rPr>
              <w:t>454-26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646D812E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 w:rsidRPr="004D7976">
              <w:rPr>
                <w:color w:val="0033CC"/>
              </w:rPr>
              <w:t xml:space="preserve">Stadt Gedern - Austausch </w:t>
            </w:r>
            <w:r w:rsidR="00A802E6">
              <w:rPr>
                <w:color w:val="0033CC"/>
              </w:rPr>
              <w:t xml:space="preserve">und Nachrüstung </w:t>
            </w:r>
            <w:r w:rsidRPr="004D7976">
              <w:rPr>
                <w:color w:val="0033CC"/>
              </w:rPr>
              <w:t>von Eingangs- und Treppenhaustüren für einen barrierefreien Zugang</w:t>
            </w:r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393A8495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 w:rsidRPr="004D7976">
              <w:rPr>
                <w:color w:val="0033CC"/>
              </w:rPr>
              <w:t xml:space="preserve">Austausch </w:t>
            </w:r>
            <w:r w:rsidR="00A802E6">
              <w:rPr>
                <w:color w:val="0033CC"/>
              </w:rPr>
              <w:t xml:space="preserve">und Nachrüstung </w:t>
            </w:r>
            <w:r w:rsidRPr="004D7976">
              <w:rPr>
                <w:color w:val="0033CC"/>
              </w:rPr>
              <w:t>von Eingangs- und Treppenhaustüren für einen barrierefreien Zugang</w:t>
            </w:r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34B1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819C8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D7976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1326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01E51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D3C57"/>
    <w:rsid w:val="007E61DB"/>
    <w:rsid w:val="0081723D"/>
    <w:rsid w:val="00890245"/>
    <w:rsid w:val="008A5CCB"/>
    <w:rsid w:val="008B1F06"/>
    <w:rsid w:val="008D0F8E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802E6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54EFD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141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Nerke, Andreas</cp:lastModifiedBy>
  <cp:revision>16</cp:revision>
  <cp:lastPrinted>2016-03-31T12:06:00Z</cp:lastPrinted>
  <dcterms:created xsi:type="dcterms:W3CDTF">2016-03-31T15:08:00Z</dcterms:created>
  <dcterms:modified xsi:type="dcterms:W3CDTF">2026-06-08T14:16:00Z</dcterms:modified>
</cp:coreProperties>
</file>